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74629" w14:textId="77777777" w:rsidR="00B50A70" w:rsidRDefault="00B50A70" w:rsidP="00B50A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STONHOUS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5FB6C48" w14:textId="77777777" w:rsidR="00B50A70" w:rsidRDefault="00B50A70" w:rsidP="00B50A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75FABF" w14:textId="77777777" w:rsidR="00B50A70" w:rsidRDefault="00B50A70" w:rsidP="00B50A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213D24" w14:textId="77777777" w:rsidR="00B50A70" w:rsidRDefault="00B50A70" w:rsidP="00B50A7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Cheltenham, Gloucestershire, into lands of Margaret Berkeley(q.v.).</w:t>
      </w:r>
    </w:p>
    <w:p w14:paraId="6C335A0E" w14:textId="77777777" w:rsidR="00B50A70" w:rsidRDefault="00B50A70" w:rsidP="00B50A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19-43)</w:t>
      </w:r>
    </w:p>
    <w:p w14:paraId="0912ABF9" w14:textId="77777777" w:rsidR="00B50A70" w:rsidRDefault="00B50A70" w:rsidP="00B50A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5C1DB0" w14:textId="77777777" w:rsidR="00B50A70" w:rsidRDefault="00B50A70" w:rsidP="00B50A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EBC58C" w14:textId="77777777" w:rsidR="00B50A70" w:rsidRDefault="00B50A70" w:rsidP="00B50A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2021</w:t>
      </w:r>
    </w:p>
    <w:p w14:paraId="6A6DD8A4" w14:textId="4406792E" w:rsidR="00BA00AB" w:rsidRPr="00B50A7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50A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03F1A" w14:textId="77777777" w:rsidR="00B50A70" w:rsidRDefault="00B50A70" w:rsidP="009139A6">
      <w:r>
        <w:separator/>
      </w:r>
    </w:p>
  </w:endnote>
  <w:endnote w:type="continuationSeparator" w:id="0">
    <w:p w14:paraId="0825BB59" w14:textId="77777777" w:rsidR="00B50A70" w:rsidRDefault="00B50A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29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52A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A2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CF2D5" w14:textId="77777777" w:rsidR="00B50A70" w:rsidRDefault="00B50A70" w:rsidP="009139A6">
      <w:r>
        <w:separator/>
      </w:r>
    </w:p>
  </w:footnote>
  <w:footnote w:type="continuationSeparator" w:id="0">
    <w:p w14:paraId="09F5B751" w14:textId="77777777" w:rsidR="00B50A70" w:rsidRDefault="00B50A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10E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9AF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D3C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A70"/>
    <w:rsid w:val="000666E0"/>
    <w:rsid w:val="002510B7"/>
    <w:rsid w:val="005C130B"/>
    <w:rsid w:val="00826F5C"/>
    <w:rsid w:val="009139A6"/>
    <w:rsid w:val="009448BB"/>
    <w:rsid w:val="00A3176C"/>
    <w:rsid w:val="00AE65F8"/>
    <w:rsid w:val="00B50A7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565CD"/>
  <w15:chartTrackingRefBased/>
  <w15:docId w15:val="{FA9C0DBC-74BE-4150-8284-34D20953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2021-07-03T19:01:00Z</dcterms:created>
  <dcterms:modified xsi:type="dcterms:W3CDTF">2021-07-03T19:02:00Z</dcterms:modified>
</cp:coreProperties>
</file>